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81BA5" w14:textId="77777777" w:rsidR="00BC4916" w:rsidRDefault="00BC4916" w:rsidP="00BC4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OLYVER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A894928" w14:textId="77777777" w:rsidR="00BC4916" w:rsidRDefault="00BC4916" w:rsidP="00BC4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Prior of the House of St. John Baptist, Exeter.</w:t>
      </w:r>
    </w:p>
    <w:p w14:paraId="3FC8508F" w14:textId="77777777" w:rsidR="00BC4916" w:rsidRDefault="00BC4916" w:rsidP="00BC4916">
      <w:pPr>
        <w:rPr>
          <w:rFonts w:ascii="Times New Roman" w:hAnsi="Times New Roman" w:cs="Times New Roman"/>
        </w:rPr>
      </w:pPr>
    </w:p>
    <w:p w14:paraId="02C74D4D" w14:textId="77777777" w:rsidR="00BC4916" w:rsidRDefault="00BC4916" w:rsidP="00BC4916">
      <w:pPr>
        <w:rPr>
          <w:rFonts w:ascii="Times New Roman" w:hAnsi="Times New Roman" w:cs="Times New Roman"/>
        </w:rPr>
      </w:pPr>
    </w:p>
    <w:p w14:paraId="32ED4429" w14:textId="77777777" w:rsidR="00BC4916" w:rsidRDefault="00BC4916" w:rsidP="00BC4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Lewes of Exeter(q.v.).</w:t>
      </w:r>
    </w:p>
    <w:p w14:paraId="535CB3C9" w14:textId="77777777" w:rsidR="00BC4916" w:rsidRDefault="00BC4916" w:rsidP="00BC4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669FD2A" w14:textId="77777777" w:rsidR="00BC4916" w:rsidRDefault="00BC4916" w:rsidP="00BC4916">
      <w:pPr>
        <w:rPr>
          <w:rFonts w:ascii="Times New Roman" w:hAnsi="Times New Roman" w:cs="Times New Roman"/>
        </w:rPr>
      </w:pPr>
    </w:p>
    <w:p w14:paraId="4B21F140" w14:textId="77777777" w:rsidR="00BC4916" w:rsidRDefault="00BC4916" w:rsidP="00BC4916">
      <w:pPr>
        <w:rPr>
          <w:rFonts w:ascii="Times New Roman" w:hAnsi="Times New Roman" w:cs="Times New Roman"/>
        </w:rPr>
      </w:pPr>
    </w:p>
    <w:p w14:paraId="7030F88B" w14:textId="77777777" w:rsidR="00BC4916" w:rsidRDefault="00BC4916" w:rsidP="00BC4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August 2018</w:t>
      </w:r>
    </w:p>
    <w:p w14:paraId="257F5E2C" w14:textId="77777777" w:rsidR="006B2F86" w:rsidRPr="00E71FC3" w:rsidRDefault="00BC49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683B2" w14:textId="77777777" w:rsidR="00BC4916" w:rsidRDefault="00BC4916" w:rsidP="00E71FC3">
      <w:r>
        <w:separator/>
      </w:r>
    </w:p>
  </w:endnote>
  <w:endnote w:type="continuationSeparator" w:id="0">
    <w:p w14:paraId="534F2F04" w14:textId="77777777" w:rsidR="00BC4916" w:rsidRDefault="00BC491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1D7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C89F7" w14:textId="77777777" w:rsidR="00BC4916" w:rsidRDefault="00BC4916" w:rsidP="00E71FC3">
      <w:r>
        <w:separator/>
      </w:r>
    </w:p>
  </w:footnote>
  <w:footnote w:type="continuationSeparator" w:id="0">
    <w:p w14:paraId="049902C6" w14:textId="77777777" w:rsidR="00BC4916" w:rsidRDefault="00BC491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916"/>
    <w:rsid w:val="001A7C09"/>
    <w:rsid w:val="00577BD5"/>
    <w:rsid w:val="00656CBA"/>
    <w:rsid w:val="006A1F77"/>
    <w:rsid w:val="00733BE7"/>
    <w:rsid w:val="00AB52E8"/>
    <w:rsid w:val="00B16D3F"/>
    <w:rsid w:val="00BB41AC"/>
    <w:rsid w:val="00BC49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F1BAD"/>
  <w15:chartTrackingRefBased/>
  <w15:docId w15:val="{D83C3E2C-840D-43EA-9C56-F09110E5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491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2018-09-13T18:29:00Z</dcterms:created>
  <dcterms:modified xsi:type="dcterms:W3CDTF">2018-09-13T18:30:00Z</dcterms:modified>
</cp:coreProperties>
</file>